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1E" w:rsidRDefault="0032441E" w:rsidP="00A14369">
      <w:pPr>
        <w:spacing w:after="0"/>
        <w:rPr>
          <w:b/>
          <w:sz w:val="40"/>
          <w:szCs w:val="40"/>
        </w:rPr>
      </w:pPr>
      <w:r>
        <w:rPr>
          <w:noProof/>
          <w:lang w:eastAsia="tr-TR"/>
        </w:rPr>
        <w:pict>
          <v:rect id="_x0000_s1026" style="position:absolute;margin-left:-5.55pt;margin-top:-13.55pt;width:156pt;height:95.1pt;z-index:-251655168">
            <v:textbox>
              <w:txbxContent>
                <w:p w:rsidR="0032441E" w:rsidRDefault="0032441E">
                  <w:r>
                    <w:t>ADI:</w:t>
                  </w:r>
                </w:p>
                <w:p w:rsidR="0032441E" w:rsidRDefault="0032441E">
                  <w:r>
                    <w:t>SOYADI:</w:t>
                  </w:r>
                </w:p>
                <w:p w:rsidR="0032441E" w:rsidRDefault="0032441E">
                  <w:r>
                    <w:t>SINIFI:</w:t>
                  </w:r>
                </w:p>
                <w:p w:rsidR="0032441E" w:rsidRDefault="0032441E">
                  <w:r>
                    <w:t>NO:</w:t>
                  </w:r>
                </w:p>
              </w:txbxContent>
            </v:textbox>
          </v:rect>
        </w:pict>
      </w:r>
      <w:r>
        <w:rPr>
          <w:b/>
          <w:sz w:val="40"/>
          <w:szCs w:val="40"/>
        </w:rPr>
        <w:t xml:space="preserve">                 </w:t>
      </w:r>
    </w:p>
    <w:p w:rsidR="0032441E" w:rsidRPr="005A66DC" w:rsidRDefault="0032441E" w:rsidP="00A14369">
      <w:pPr>
        <w:spacing w:after="0"/>
        <w:rPr>
          <w:sz w:val="32"/>
          <w:szCs w:val="32"/>
        </w:rPr>
      </w:pPr>
      <w:r>
        <w:rPr>
          <w:b/>
          <w:sz w:val="40"/>
          <w:szCs w:val="40"/>
        </w:rPr>
        <w:t xml:space="preserve">                                       </w:t>
      </w:r>
      <w:r>
        <w:rPr>
          <w:b/>
          <w:sz w:val="32"/>
          <w:szCs w:val="32"/>
        </w:rPr>
        <w:t>……………..</w:t>
      </w:r>
      <w:r w:rsidRPr="005A66DC">
        <w:rPr>
          <w:b/>
          <w:sz w:val="32"/>
          <w:szCs w:val="32"/>
        </w:rPr>
        <w:t xml:space="preserve">  ORTAOKULU </w:t>
      </w:r>
      <w:r w:rsidRPr="005A66DC">
        <w:rPr>
          <w:b/>
          <w:sz w:val="32"/>
          <w:szCs w:val="32"/>
        </w:rPr>
        <w:tab/>
        <w:t xml:space="preserve">              </w:t>
      </w:r>
    </w:p>
    <w:p w:rsidR="0032441E" w:rsidRDefault="0032441E" w:rsidP="00A14369">
      <w:pPr>
        <w:spacing w:after="0"/>
        <w:jc w:val="center"/>
        <w:rPr>
          <w:b/>
          <w:sz w:val="40"/>
          <w:szCs w:val="40"/>
        </w:rPr>
      </w:pPr>
      <w:r>
        <w:rPr>
          <w:noProof/>
          <w:lang w:eastAsia="tr-TR"/>
        </w:rPr>
        <w:pict>
          <v:rect id="_x0000_s1027" style="position:absolute;left:0;text-align:left;margin-left:395.7pt;margin-top:17.8pt;width:156.75pt;height:39.65pt;z-index:251662336">
            <v:textbox>
              <w:txbxContent>
                <w:p w:rsidR="0032441E" w:rsidRPr="000C1071" w:rsidRDefault="0032441E" w:rsidP="000C107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………………….</w:t>
                  </w:r>
                </w:p>
                <w:p w:rsidR="0032441E" w:rsidRPr="000C1071" w:rsidRDefault="0032441E" w:rsidP="000C107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C1071">
                    <w:rPr>
                      <w:sz w:val="24"/>
                      <w:szCs w:val="24"/>
                    </w:rPr>
                    <w:t>FEN BİLİMLERİ ÖĞRETMENİ</w:t>
                  </w:r>
                </w:p>
              </w:txbxContent>
            </v:textbox>
          </v:rect>
        </w:pict>
      </w:r>
      <w:r>
        <w:rPr>
          <w:b/>
          <w:sz w:val="32"/>
          <w:szCs w:val="32"/>
        </w:rPr>
        <w:t xml:space="preserve">                                      </w:t>
      </w:r>
      <w:r w:rsidRPr="005A66DC">
        <w:rPr>
          <w:b/>
          <w:sz w:val="32"/>
          <w:szCs w:val="32"/>
        </w:rPr>
        <w:t>2015-2016 2. DÖNEM 5.SINIF 1. FENBİLİMLERİ BEP SINAVI</w:t>
      </w: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1)Aşağıda verilen olaylarla hal değişimlerini eşleştiriniz.(20puan)</w:t>
      </w:r>
    </w:p>
    <w:p w:rsidR="0032441E" w:rsidRDefault="0032441E" w:rsidP="00A14369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group id="_x0000_s1028" style="position:absolute;margin-left:26.7pt;margin-top:1.7pt;width:380.25pt;height:283.05pt;z-index:251657216" coordorigin="960,3690" coordsize="7605,5661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29" type="#_x0000_t15" style="position:absolute;left:1035;top:3995;width:3375;height:1050" strokeweight="2.5pt">
              <v:shadow color="#868686"/>
              <v:textbox>
                <w:txbxContent>
                  <w:p w:rsidR="0032441E" w:rsidRPr="007A6473" w:rsidRDefault="0032441E">
                    <w:pPr>
                      <w:rPr>
                        <w:b/>
                        <w:sz w:val="24"/>
                        <w:szCs w:val="24"/>
                      </w:rPr>
                    </w:pPr>
                    <w:r w:rsidRPr="007A6473">
                      <w:rPr>
                        <w:b/>
                        <w:sz w:val="24"/>
                        <w:szCs w:val="24"/>
                      </w:rPr>
                      <w:t>Buzu bir süre elimizde tuttuğumuzda ne olur?</w:t>
                    </w:r>
                  </w:p>
                </w:txbxContent>
              </v:textbox>
            </v:shape>
            <v:shape id="_x0000_s1030" type="#_x0000_t15" style="position:absolute;left:1035;top:5391;width:3525;height:825" strokeweight="2.5pt">
              <v:shadow color="#868686"/>
              <v:textbox>
                <w:txbxContent>
                  <w:p w:rsidR="0032441E" w:rsidRPr="007A6473" w:rsidRDefault="0032441E" w:rsidP="007A6473">
                    <w:pPr>
                      <w:rPr>
                        <w:b/>
                      </w:rPr>
                    </w:pPr>
                    <w:r w:rsidRPr="007A6473">
                      <w:rPr>
                        <w:b/>
                      </w:rPr>
                      <w:t>Bir şişe suyu buzluğa koyduğumda ne olur?</w:t>
                    </w:r>
                  </w:p>
                </w:txbxContent>
              </v:textbox>
            </v:shape>
            <v:shape id="_x0000_s1031" type="#_x0000_t15" style="position:absolute;left:1035;top:6651;width:3600;height:810" strokeweight="2.5pt">
              <v:shadow color="#868686"/>
              <v:textbox>
                <w:txbxContent>
                  <w:p w:rsidR="0032441E" w:rsidRPr="007A6473" w:rsidRDefault="0032441E" w:rsidP="007A6473">
                    <w:pPr>
                      <w:rPr>
                        <w:b/>
                      </w:rPr>
                    </w:pPr>
                    <w:r w:rsidRPr="007A6473">
                      <w:rPr>
                        <w:b/>
                      </w:rPr>
                      <w:t>Çaydanlıktaki suyu ocakta ısıttığımda ne olur?</w:t>
                    </w:r>
                  </w:p>
                </w:txbxContent>
              </v:textbox>
            </v:shape>
            <v:shape id="_x0000_s1032" type="#_x0000_t15" style="position:absolute;left:960;top:8106;width:3600;height:1155" strokeweight="2.5pt">
              <v:shadow color="#868686"/>
              <v:textbox>
                <w:txbxContent>
                  <w:p w:rsidR="0032441E" w:rsidRPr="007A6473" w:rsidRDefault="0032441E" w:rsidP="007A6473">
                    <w:pPr>
                      <w:rPr>
                        <w:b/>
                        <w:sz w:val="24"/>
                        <w:szCs w:val="24"/>
                      </w:rPr>
                    </w:pPr>
                    <w:r w:rsidRPr="007A6473">
                      <w:rPr>
                        <w:b/>
                        <w:sz w:val="24"/>
                        <w:szCs w:val="24"/>
                      </w:rPr>
                      <w:t>B</w:t>
                    </w:r>
                    <w:r>
                      <w:rPr>
                        <w:b/>
                        <w:sz w:val="24"/>
                        <w:szCs w:val="24"/>
                      </w:rPr>
                      <w:t>anyoda sıcak sudan çıkan buhar aynaya çarptığında ne olur?</w:t>
                    </w: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33" type="#_x0000_t55" style="position:absolute;left:6210;top:3690;width:2130;height:1260" strokeweight="2.25pt">
              <v:textbox style="mso-next-textbox:#_x0000_s1033">
                <w:txbxContent>
                  <w:p w:rsidR="0032441E" w:rsidRDefault="0032441E">
                    <w:r>
                      <w:t xml:space="preserve">            </w:t>
                    </w:r>
                  </w:p>
                  <w:p w:rsidR="0032441E" w:rsidRPr="000C39D2" w:rsidRDefault="0032441E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t xml:space="preserve">               </w:t>
                    </w:r>
                    <w:r w:rsidRPr="000C39D2">
                      <w:rPr>
                        <w:b/>
                        <w:sz w:val="24"/>
                        <w:szCs w:val="24"/>
                      </w:rPr>
                      <w:t>DONAR</w:t>
                    </w:r>
                  </w:p>
                </w:txbxContent>
              </v:textbox>
            </v:shape>
            <v:shape id="_x0000_s1034" type="#_x0000_t55" style="position:absolute;left:6345;top:6486;width:2130;height:1350" strokeweight="2.25pt">
              <v:textbox>
                <w:txbxContent>
                  <w:p w:rsidR="0032441E" w:rsidRDefault="0032441E" w:rsidP="007A6473">
                    <w:r>
                      <w:t xml:space="preserve">     </w:t>
                    </w:r>
                  </w:p>
                  <w:p w:rsidR="0032441E" w:rsidRPr="000C39D2" w:rsidRDefault="0032441E" w:rsidP="007A6473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     </w:t>
                    </w:r>
                    <w:r w:rsidRPr="000C39D2">
                      <w:rPr>
                        <w:b/>
                        <w:sz w:val="24"/>
                        <w:szCs w:val="24"/>
                      </w:rPr>
                      <w:t>YOĞUŞUR</w:t>
                    </w:r>
                  </w:p>
                </w:txbxContent>
              </v:textbox>
            </v:shape>
            <v:shape id="_x0000_s1035" type="#_x0000_t55" style="position:absolute;left:6345;top:5046;width:2130;height:1170" strokeweight="2.25pt">
              <v:textbox>
                <w:txbxContent>
                  <w:p w:rsidR="0032441E" w:rsidRDefault="0032441E" w:rsidP="007A6473">
                    <w:r>
                      <w:t xml:space="preserve">         </w:t>
                    </w:r>
                  </w:p>
                  <w:p w:rsidR="0032441E" w:rsidRPr="000C39D2" w:rsidRDefault="0032441E" w:rsidP="007A647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</w:t>
                    </w:r>
                    <w:r w:rsidRPr="000C39D2">
                      <w:rPr>
                        <w:b/>
                        <w:sz w:val="28"/>
                        <w:szCs w:val="28"/>
                      </w:rPr>
                      <w:t>ERİR</w:t>
                    </w:r>
                  </w:p>
                </w:txbxContent>
              </v:textbox>
            </v:shape>
            <v:shape id="_x0000_s1036" type="#_x0000_t55" style="position:absolute;left:6210;top:8001;width:2355;height:1350" strokeweight="2.25pt">
              <v:textbox>
                <w:txbxContent>
                  <w:p w:rsidR="0032441E" w:rsidRDefault="0032441E" w:rsidP="007A6473"/>
                  <w:p w:rsidR="0032441E" w:rsidRPr="000C39D2" w:rsidRDefault="0032441E" w:rsidP="007A647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</w:t>
                    </w:r>
                    <w:r w:rsidRPr="000C39D2">
                      <w:rPr>
                        <w:b/>
                      </w:rPr>
                      <w:t>BUHAR LAŞIR</w:t>
                    </w:r>
                  </w:p>
                </w:txbxContent>
              </v:textbox>
            </v:shape>
          </v:group>
        </w:pict>
      </w: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7A6473">
      <w:pPr>
        <w:spacing w:after="0"/>
        <w:jc w:val="center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2)Sıcak tencereyi elimde tutarken tencereden elime hangi enerji geçer?</w:t>
      </w:r>
    </w:p>
    <w:p w:rsidR="0032441E" w:rsidRDefault="0032441E" w:rsidP="00A1436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A)     RÜZGAR ENERJİSİ                          B)ISI ENERJİSİ                           C)ELEKTRİK ENERJİSİ</w:t>
      </w:r>
    </w:p>
    <w:p w:rsidR="0032441E" w:rsidRDefault="0032441E" w:rsidP="005A66DC">
      <w:pPr>
        <w:spacing w:after="0"/>
        <w:rPr>
          <w:b/>
          <w:sz w:val="28"/>
          <w:szCs w:val="28"/>
        </w:rPr>
      </w:pPr>
    </w:p>
    <w:p w:rsidR="0032441E" w:rsidRDefault="0032441E" w:rsidP="005A66DC">
      <w:pPr>
        <w:spacing w:after="0"/>
        <w:rPr>
          <w:b/>
          <w:sz w:val="28"/>
          <w:szCs w:val="28"/>
        </w:rPr>
      </w:pPr>
    </w:p>
    <w:p w:rsidR="0032441E" w:rsidRPr="007A6473" w:rsidRDefault="0032441E" w:rsidP="005A66D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5)</w:t>
      </w:r>
      <w:r w:rsidRPr="007A6473">
        <w:rPr>
          <w:b/>
          <w:sz w:val="28"/>
          <w:szCs w:val="28"/>
        </w:rPr>
        <w:t>Aşağıda resmi verilen maddeleri ışığı geçirme durumlarına göre tabloda uygun yeri ‘’X’’ ile işaretleyiniz</w:t>
      </w:r>
      <w:r>
        <w:rPr>
          <w:b/>
          <w:sz w:val="28"/>
          <w:szCs w:val="28"/>
        </w:rPr>
        <w:t>.(30Puan)</w:t>
      </w:r>
    </w:p>
    <w:tbl>
      <w:tblPr>
        <w:tblpPr w:leftFromText="141" w:rightFromText="141" w:vertAnchor="page" w:horzAnchor="margin" w:tblpXSpec="center" w:tblpY="11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19"/>
        <w:gridCol w:w="1408"/>
        <w:gridCol w:w="1465"/>
        <w:gridCol w:w="3213"/>
      </w:tblGrid>
      <w:tr w:rsidR="0032441E" w:rsidRPr="00225D5B" w:rsidTr="00225D5B">
        <w:trPr>
          <w:trHeight w:val="671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MADDE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SAYDAM</w:t>
            </w: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YARI SAYDAM</w:t>
            </w: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OPAK</w:t>
            </w:r>
          </w:p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(SAYDAM OLMAYAN)</w:t>
            </w:r>
          </w:p>
        </w:tc>
      </w:tr>
      <w:tr w:rsidR="0032441E" w:rsidRPr="00225D5B" w:rsidTr="00225D5B">
        <w:trPr>
          <w:trHeight w:val="567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Su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2441E" w:rsidRPr="00225D5B" w:rsidTr="00225D5B">
        <w:trPr>
          <w:trHeight w:val="550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Cam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2441E" w:rsidRPr="00225D5B" w:rsidTr="00225D5B">
        <w:trPr>
          <w:trHeight w:val="550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Yağlı Kağıt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2441E" w:rsidRPr="00225D5B" w:rsidTr="00225D5B">
        <w:trPr>
          <w:trHeight w:val="550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Buzlu Cam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2441E" w:rsidRPr="00225D5B" w:rsidTr="00225D5B">
        <w:trPr>
          <w:trHeight w:val="550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Yastık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2441E" w:rsidRPr="00225D5B" w:rsidTr="00225D5B">
        <w:trPr>
          <w:trHeight w:val="567"/>
        </w:trPr>
        <w:tc>
          <w:tcPr>
            <w:tcW w:w="1819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225D5B">
              <w:rPr>
                <w:b/>
                <w:sz w:val="32"/>
                <w:szCs w:val="32"/>
              </w:rPr>
              <w:t>Tahta</w:t>
            </w:r>
          </w:p>
        </w:tc>
        <w:tc>
          <w:tcPr>
            <w:tcW w:w="1408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5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13" w:type="dxa"/>
          </w:tcPr>
          <w:p w:rsidR="0032441E" w:rsidRPr="00225D5B" w:rsidRDefault="0032441E" w:rsidP="00225D5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noProof/>
          <w:lang w:eastAsia="tr-TR"/>
        </w:rPr>
        <w:pict>
          <v:group id="_x0000_s1037" style="position:absolute;margin-left:26.7pt;margin-top:1.15pt;width:444pt;height:152.65pt;z-index:251658240;mso-position-horizontal-relative:text;mso-position-vertical-relative:text" coordorigin="960,8003" coordsize="8880,3053">
            <v:group id="_x0000_s1038" style="position:absolute;left:960;top:8003;width:8880;height:3053" coordorigin="960,8003" coordsize="8880,3053">
              <v:group id="_x0000_s1039" style="position:absolute;left:960;top:8003;width:8880;height:3053" coordorigin="960,8003" coordsize="8880,3053">
                <v:group id="_x0000_s1040" style="position:absolute;left:8055;top:9053;width:1185;height:1883" coordorigin="960,9270" coordsize="1185,1883">
                  <v:shape id="_x0000_s1041" style="position:absolute;left:960;top:9900;width:1185;height:1253" coordsize="1185,1253" path="m,1200hdc50,1193,110,1201,150,1170v33,-26,90,-90,90,-90c281,958,289,827,330,705,335,490,309,272,345,60v5,-31,59,22,90,30c508,108,569,124,645,135v75,-5,151,-3,225,-15c903,115,937,60,960,45,988,26,1022,19,1050,v-5,85,-8,170,-15,255c1032,285,1027,315,1020,345v-8,31,-30,90,-30,90c1006,917,958,743,1035,975v14,42,24,103,60,135c1122,1134,1185,1170,1185,1170v-196,65,-34,16,-525,30c56,1217,265,1253,,1200xe">
                    <v:path arrowok="t"/>
                  </v:shape>
                  <v:shape id="_x0000_s1042" style="position:absolute;left:1302;top:9820;width:693;height:155" coordsize="693,155" path="m33,155hdc26,133,,87,33,65,54,51,83,55,108,50,237,27,350,15,483,5,538,12,604,,648,35v20,16,45,116,45,75e" filled="f">
                    <v:path arrowok="t"/>
                  </v:shape>
                  <v:shape id="_x0000_s1043" style="position:absolute;left:1620;top:9735;width:30;height:210" coordsize="30,210" path="m30,210hdc4,133,,84,,e" filled="f">
                    <v:path arrowok="t"/>
                  </v:shape>
                  <v:shape id="_x0000_s1044" style="position:absolute;left:1386;top:9270;width:399;height:570" coordsize="399,570" path="m174,570hdc159,560,140,554,129,540,81,480,154,506,84,450,72,440,54,440,39,435,,317,22,276,129,240,209,160,192,107,219,v10,30,24,59,30,90c254,115,251,143,264,165v14,24,67,37,90,45c390,318,399,304,369,435v-5,22,-13,46,-30,60c327,504,309,495,294,495e" filled="f">
                    <v:path arrowok="t"/>
                  </v:shape>
                </v:group>
                <v:group id="_x0000_s1045" style="position:absolute;left:960;top:8768;width:4860;height:2288" coordorigin="960,8768" coordsize="4860,2288">
                  <v:group id="_x0000_s1046" style="position:absolute;left:4410;top:9158;width:1185;height:1883" coordorigin="960,9270" coordsize="1185,1883">
                    <v:shape id="_x0000_s1047" style="position:absolute;left:960;top:9900;width:1185;height:1253" coordsize="1185,1253" path="m,1200hdc50,1193,110,1201,150,1170v33,-26,90,-90,90,-90c281,958,289,827,330,705,335,490,309,272,345,60v5,-31,59,22,90,30c508,108,569,124,645,135v75,-5,151,-3,225,-15c903,115,937,60,960,45,988,26,1022,19,1050,v-5,85,-8,170,-15,255c1032,285,1027,315,1020,345v-8,31,-30,90,-30,90c1006,917,958,743,1035,975v14,42,24,103,60,135c1122,1134,1185,1170,1185,1170v-196,65,-34,16,-525,30c56,1217,265,1253,,1200xe">
                      <v:path arrowok="t"/>
                    </v:shape>
                    <v:shape id="_x0000_s1048" style="position:absolute;left:1302;top:9820;width:693;height:155" coordsize="693,155" path="m33,155hdc26,133,,87,33,65,54,51,83,55,108,50,237,27,350,15,483,5,538,12,604,,648,35v20,16,45,116,45,75e" filled="f">
                      <v:path arrowok="t"/>
                    </v:shape>
                    <v:shape id="_x0000_s1049" style="position:absolute;left:1620;top:9735;width:30;height:210" coordsize="30,210" path="m30,210hdc4,133,,84,,e" filled="f">
                      <v:path arrowok="t"/>
                    </v:shape>
                    <v:shape id="_x0000_s1050" style="position:absolute;left:1386;top:9270;width:399;height:570" coordsize="399,570" path="m174,570hdc159,560,140,554,129,540,81,480,154,506,84,450,72,440,54,440,39,435,,317,22,276,129,240,209,160,192,107,219,v10,30,24,59,30,90c254,115,251,143,264,165v14,24,67,37,90,45c390,318,399,304,369,435v-5,22,-13,46,-30,60c327,504,309,495,294,495e" filled="f">
                      <v:path arrowok="t"/>
                    </v:shape>
                  </v:group>
                  <v:group id="_x0000_s1051" style="position:absolute;left:960;top:8768;width:1350;height:2288" coordorigin="960,8768" coordsize="1350,2288">
                    <v:group id="_x0000_s1052" style="position:absolute;left:1035;top:9173;width:1185;height:1883" coordorigin="960,9270" coordsize="1185,1883">
                      <v:shape id="_x0000_s1053" style="position:absolute;left:960;top:9900;width:1185;height:1253" coordsize="1185,1253" path="m,1200hdc50,1193,110,1201,150,1170v33,-26,90,-90,90,-90c281,958,289,827,330,705,335,490,309,272,345,60v5,-31,59,22,90,30c508,108,569,124,645,135v75,-5,151,-3,225,-15c903,115,937,60,960,45,988,26,1022,19,1050,v-5,85,-8,170,-15,255c1032,285,1027,315,1020,345v-8,31,-30,90,-30,90c1006,917,958,743,1035,975v14,42,24,103,60,135c1122,1134,1185,1170,1185,1170v-196,65,-34,16,-525,30c56,1217,265,1253,,1200xe">
                        <v:path arrowok="t"/>
                      </v:shape>
                      <v:shape id="_x0000_s1054" style="position:absolute;left:1302;top:9820;width:693;height:155" coordsize="693,155" path="m33,155hdc26,133,,87,33,65,54,51,83,55,108,50,237,27,350,15,483,5,538,12,604,,648,35v20,16,45,116,45,75e" filled="f">
                        <v:path arrowok="t"/>
                      </v:shape>
                      <v:shape id="_x0000_s1055" style="position:absolute;left:1620;top:9735;width:30;height:210" coordsize="30,210" path="m30,210hdc4,133,,84,,e" filled="f">
                        <v:path arrowok="t"/>
                      </v:shape>
                      <v:shape id="_x0000_s1056" style="position:absolute;left:1386;top:9270;width:399;height:570" coordsize="399,570" path="m174,570hdc159,560,140,554,129,540,81,480,154,506,84,450,72,440,54,440,39,435,,317,22,276,129,240,209,160,192,107,219,v10,30,24,59,30,90c254,115,251,143,264,165v14,24,67,37,90,45c390,318,399,304,369,435v-5,22,-13,46,-30,60c327,504,309,495,294,495e" filled="f">
                        <v:path arrowok="t"/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57" type="#_x0000_t32" style="position:absolute;left:1170;top:9638;width:291;height:225;flip:x" o:connectortype="straight">
                      <v:stroke endarrow="block"/>
                    </v:shape>
                    <v:shape id="_x0000_s1058" type="#_x0000_t32" style="position:absolute;left:960;top:9338;width:501;height:15;flip:x" o:connectortype="straight">
                      <v:stroke endarrow="block"/>
                    </v:shape>
                    <v:shape id="_x0000_s1059" type="#_x0000_t32" style="position:absolute;left:1860;top:9603;width:360;height:155" o:connectortype="straight">
                      <v:stroke endarrow="block"/>
                    </v:shape>
                    <v:shape id="_x0000_s1060" type="#_x0000_t32" style="position:absolute;left:1860;top:9338;width:450;height:15" o:connectortype="straight">
                      <v:stroke endarrow="block"/>
                    </v:shape>
                    <v:shape id="_x0000_s1061" type="#_x0000_t32" style="position:absolute;left:1695;top:8768;width:0;height:390;flip:y" o:connectortype="straight">
                      <v:stroke endarrow="block"/>
                    </v:shape>
                    <v:shape id="_x0000_s1062" type="#_x0000_t32" style="position:absolute;left:1860;top:8933;width:360;height:240;flip:y" o:connectortype="straight">
                      <v:stroke endarrow="block"/>
                    </v:shape>
                    <v:shape id="_x0000_s1063" type="#_x0000_t32" style="position:absolute;left:1170;top:8933;width:291;height:240;flip:x y" o:connectortype="straight">
                      <v:stroke endarrow="block"/>
                    </v:shape>
                  </v:group>
                  <v:shapetype id="_x0000_t38" coordsize="21600,21600" o:spt="38" o:oned="t" path="m,c@0,0@1,5400@1,10800@1,16200@2,21600,21600,21600e" filled="f">
                    <v:formulas>
                      <v:f eqn="mid #0 0"/>
                      <v:f eqn="val #0"/>
                      <v:f eqn="mid #0 2160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1064" type="#_x0000_t38" style="position:absolute;left:4170;top:9353;width:582;height:250;rotation:180" o:connectortype="curved" adj="10800,-878256,-176363">
                    <v:stroke endarrow="block"/>
                  </v:shape>
                  <v:shape id="_x0000_s1065" type="#_x0000_t38" style="position:absolute;left:4515;top:8888;width:570;height:330;rotation:270;flip:x" o:connectortype="curved" adj="10800,648000,-188147">
                    <v:stroke endarrow="block"/>
                  </v:shape>
                  <v:shape id="_x0000_s1066" type="#_x0000_t38" style="position:absolute;left:5130;top:8873;width:570;height:360;rotation:270" o:connectortype="curved" adj="10800,-594000,-198379">
                    <v:stroke endarrow="block"/>
                  </v:shape>
                  <v:shape id="_x0000_s1067" type="#_x0000_t38" style="position:absolute;left:5310;top:9518;width:510;height:360" o:connectortype="curved" adj="10800,-604800,-224894">
                    <v:stroke endarrow="block"/>
                  </v:shape>
                </v:group>
                <v:shape id="_x0000_s1068" style="position:absolute;left:8118;top:8903;width:1077;height:435" coordsize="1077,435" path="m12,435hdc26,267,,164,177,120v10,-15,15,-35,30,-45c264,40,412,13,477,,627,5,777,3,927,15v32,3,90,30,90,30c1075,132,1077,226,1077,330e" filled="f">
                  <v:path arrowok="t"/>
                </v:shape>
                <v:shape id="_x0000_s1069" style="position:absolute;left:7920;top:8430;width:1560;height:893" coordsize="1560,893" path="m,893hdc5,748,2,602,15,458v2,-22,22,-39,30,-60c52,379,46,354,60,338v62,-71,86,-45,150,-90c258,214,297,171,360,158v54,-11,110,-10,165,-15c821,69,1181,,1440,173v22,86,53,169,75,255c1529,551,1560,666,1560,788e" filled="f">
                  <v:path arrowok="t"/>
                </v:shape>
                <v:shape id="_x0000_s1070" style="position:absolute;left:7542;top:8003;width:2298;height:1335" coordsize="2298,1335" path="m123,1335hdc108,1325,89,1319,78,1305,68,1293,67,1275,63,1260,40,1175,24,1090,3,1005,8,890,,774,18,660v3,-18,34,-16,45,-30c73,618,71,599,78,585v26,-51,64,-99,90,-150c175,421,174,403,183,390,264,277,400,253,498,165,612,63,592,26,723,v225,5,450,4,675,15c1488,19,1582,16,1668,45v40,13,56,65,90,90c1840,196,1923,240,2013,285v36,18,70,39,105,60c2149,364,2208,405,2208,405v31,92,71,174,90,270c2293,845,2283,1185,2283,1185e" filled="f">
                  <v:path arrowok="t"/>
                </v:shape>
              </v:group>
              <v:shape id="_x0000_s1071" style="position:absolute;left:1455;top:9915;width:270;height:420" coordsize="270,420" path="m,hdc49,16,51,7,75,60v13,29,30,90,30,90c110,235,99,322,120,405v4,15,42,,45,-15c229,88,86,151,225,105,261,51,247,76,270,30e" filled="f">
                <v:path arrowok="t"/>
              </v:shape>
              <v:shape id="_x0000_s1072" style="position:absolute;left:1890;top:9915;width:198;height:945" coordsize="198,945" path="m90,hdc136,138,122,76,90,360v-3,31,-20,60,-30,90c55,465,45,495,45,495,37,614,38,727,,840v69,103,26,79,105,105c144,935,187,939,195,885v3,-20,-15,-60,-15,-60e" filled="f">
                <v:path arrowok="t"/>
              </v:shape>
            </v:group>
            <v:shape id="_x0000_s1073" style="position:absolute;left:4800;top:9900;width:221;height:420" coordsize="221,420" path="m,hdc15,10,35,15,45,30v56,84,-19,311,45,375c101,416,120,415,135,420v57,-86,48,-111,15,-210c221,103,210,156,210,60e" filled="f">
              <v:path arrowok="t"/>
            </v:shape>
            <v:shape id="_x0000_s1074" style="position:absolute;left:5310;top:9885;width:105;height:924" coordsize="105,924" path="m45,hdc93,143,77,78,45,375v-3,31,-20,60,-30,90c10,480,,510,,510,5,620,6,730,15,840v4,55,42,84,90,60e" filled="f">
              <v:path arrowok="t"/>
            </v:shape>
            <v:shape id="_x0000_s1075" style="position:absolute;left:8475;top:9795;width:233;height:485" coordsize="233,485" path="m,hdc15,5,36,2,45,15v18,26,30,90,30,90c80,225,64,348,90,465v4,20,45,,60,-15c165,435,160,410,165,390v5,-65,3,-131,15,-195c183,177,202,166,210,150,233,104,225,85,225,30e" filled="f">
              <v:path arrowok="t"/>
            </v:shape>
            <v:shape id="_x0000_s1076" style="position:absolute;left:8955;top:9750;width:106;height:1054" coordsize="106,1054" path="m30,hdc38,40,60,79,60,120,60,217,31,328,,420,5,550,9,680,15,810v4,75,-10,154,15,225c37,1054,70,1025,90,1020v16,-140,15,-90,15,-150e" filled="f">
              <v:path arrowok="t"/>
            </v:shape>
          </v:group>
        </w:pict>
      </w:r>
      <w:r>
        <w:rPr>
          <w:b/>
          <w:sz w:val="28"/>
          <w:szCs w:val="28"/>
        </w:rPr>
        <w:t>4) IŞIK aşağıda verilenlerden hangisi gibi yayılır?(10puan)</w:t>
      </w:r>
    </w:p>
    <w:p w:rsidR="0032441E" w:rsidRDefault="0032441E" w:rsidP="00A1436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A)                                                   B)                                                  C)</w:t>
      </w: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A14369">
      <w:pPr>
        <w:spacing w:after="0"/>
        <w:rPr>
          <w:b/>
          <w:sz w:val="28"/>
          <w:szCs w:val="28"/>
        </w:rPr>
      </w:pPr>
    </w:p>
    <w:p w:rsidR="0032441E" w:rsidRDefault="0032441E" w:rsidP="00CF1A55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group id="_x0000_s1077" style="position:absolute;margin-left:49.2pt;margin-top:9.5pt;width:444pt;height:80pt;z-index:251659264" coordorigin="1410,758" coordsize="8880,1600">
            <v:group id="_x0000_s1078" style="position:absolute;left:7992;top:758;width:2298;height:1335" coordorigin="7992,758" coordsize="2298,1335">
              <v:shape id="_x0000_s1079" style="position:absolute;left:8568;top:1658;width:1077;height:435" coordsize="1077,435" o:regroupid="3" path="m12,435hdc26,267,,164,177,120v10,-15,15,-35,30,-45c264,40,412,13,477,,627,5,777,3,927,15v32,3,90,30,90,30c1075,132,1077,226,1077,330e" filled="f">
                <v:path arrowok="t"/>
              </v:shape>
              <v:shape id="_x0000_s1080" style="position:absolute;left:8370;top:1185;width:1560;height:893" coordsize="1560,893" o:regroupid="3" path="m,893hdc5,748,2,602,15,458v2,-22,22,-39,30,-60c52,379,46,354,60,338v62,-71,86,-45,150,-90c258,214,297,171,360,158v54,-11,110,-10,165,-15c821,69,1181,,1440,173v22,86,53,169,75,255c1529,551,1560,666,1560,788e" filled="f">
                <v:path arrowok="t"/>
              </v:shape>
              <v:shape id="_x0000_s1081" style="position:absolute;left:7992;top:758;width:2298;height:1335" coordsize="2298,1335" o:regroupid="3" path="m123,1335hdc108,1325,89,1319,78,1305,68,1293,67,1275,63,1260,40,1175,24,1090,3,1005,8,890,,774,18,660v3,-18,34,-16,45,-30c73,618,71,599,78,585v26,-51,64,-99,90,-150c175,421,174,403,183,390,264,277,400,253,498,165,612,63,592,26,723,v225,5,450,4,675,15c1488,19,1582,16,1668,45v40,13,56,65,90,90c1840,196,1923,240,2013,285v36,18,70,39,105,60c2149,364,2208,405,2208,405v31,92,71,174,90,270c2293,845,2283,1185,2283,1185e" filled="f">
                <v:path arrowok="t"/>
              </v:shape>
            </v:group>
            <v:group id="_x0000_s1082" style="position:absolute;left:1410;top:1185;width:5370;height:1173" coordorigin="1410,1185" coordsize="5370,1173">
              <v:group id="_x0000_s1083" style="position:absolute;left:4545;top:1185;width:2235;height:1173" coordorigin="4545,1185" coordsize="2235,1173">
                <v:shape id="_x0000_s1084" type="#_x0000_t38" style="position:absolute;left:4539;top:1694;width:670;height:657;rotation:270;flip:x" o:connectortype="curved" o:regroupid="5" adj="3997,77523,-167706">
                  <v:stroke endarrow="block"/>
                </v:shape>
                <v:shape id="_x0000_s1085" type="#_x0000_t38" style="position:absolute;left:4743;top:1422;width:833;height:510;rotation:270;flip:x" o:connectortype="curved" o:regroupid="5" adj="18540,88645,-140413">
                  <v:stroke endarrow="block"/>
                </v:shape>
                <v:shape id="_x0000_s1086" type="#_x0000_t38" style="position:absolute;left:5479;top:1391;width:908;height:495;rotation:270" o:connectortype="curved" o:regroupid="5" adj="4710,-91331,-135238">
                  <v:stroke endarrow="block"/>
                </v:shape>
                <v:shape id="_x0000_s1087" type="#_x0000_t38" style="position:absolute;left:5760;top:1913;width:1020;height:360;flip:y" o:connectortype="curved" o:regroupid="5" adj="17152,136380,-121976">
                  <v:stroke endarrow="block"/>
                </v:shape>
              </v:group>
              <v:shape id="_x0000_s1088" type="#_x0000_t32" style="position:absolute;left:1410;top:2093;width:501;height:15;flip:x" o:connectortype="straight" o:regroupid="7">
                <v:stroke endarrow="block"/>
              </v:shape>
              <v:shape id="_x0000_s1089" type="#_x0000_t32" style="position:absolute;left:2310;top:2093;width:450;height:15" o:connectortype="straight" o:regroupid="7">
                <v:stroke endarrow="block"/>
              </v:shape>
              <v:shape id="_x0000_s1090" type="#_x0000_t32" style="position:absolute;left:2145;top:1523;width:0;height:390;flip:y" o:connectortype="straight" o:regroupid="7">
                <v:stroke endarrow="block"/>
              </v:shape>
              <v:shape id="_x0000_s1091" type="#_x0000_t32" style="position:absolute;left:2310;top:1688;width:360;height:240;flip:y" o:connectortype="straight" o:regroupid="7">
                <v:stroke endarrow="block"/>
              </v:shape>
              <v:shape id="_x0000_s1092" type="#_x0000_t32" style="position:absolute;left:1620;top:1688;width:291;height:240;flip:x y" o:connectortype="straight" o:regroupid="7">
                <v:stroke endarrow="block"/>
              </v:shape>
            </v:group>
          </v:group>
        </w:pict>
      </w:r>
      <w:r>
        <w:rPr>
          <w:b/>
          <w:sz w:val="28"/>
          <w:szCs w:val="28"/>
        </w:rPr>
        <w:t xml:space="preserve">  6)</w:t>
      </w:r>
      <w:r>
        <w:rPr>
          <w:b/>
          <w:sz w:val="40"/>
          <w:szCs w:val="40"/>
        </w:rPr>
        <w:t xml:space="preserve"> </w:t>
      </w:r>
      <w:r>
        <w:rPr>
          <w:b/>
          <w:sz w:val="28"/>
          <w:szCs w:val="28"/>
        </w:rPr>
        <w:t>SES aşağıda verilenlerden hangisi gibi yayılır?(10puan)</w:t>
      </w:r>
    </w:p>
    <w:p w:rsidR="0032441E" w:rsidRDefault="0032441E" w:rsidP="00CF1A55">
      <w:pPr>
        <w:ind w:left="284"/>
        <w:rPr>
          <w:b/>
          <w:sz w:val="40"/>
          <w:szCs w:val="40"/>
        </w:rPr>
      </w:pPr>
      <w:r>
        <w:rPr>
          <w:b/>
          <w:sz w:val="28"/>
          <w:szCs w:val="28"/>
        </w:rPr>
        <w:t>A)                                                   B)                                                  C)</w:t>
      </w:r>
    </w:p>
    <w:p w:rsidR="0032441E" w:rsidRPr="007A6473" w:rsidRDefault="0032441E" w:rsidP="00A14369">
      <w:pPr>
        <w:ind w:left="284"/>
        <w:rPr>
          <w:b/>
          <w:sz w:val="24"/>
          <w:szCs w:val="24"/>
        </w:rPr>
      </w:pPr>
    </w:p>
    <w:p w:rsidR="0032441E" w:rsidRDefault="0032441E" w:rsidP="00D847D2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t xml:space="preserve"> </w:t>
      </w:r>
      <w:r w:rsidRPr="00225D5B">
        <w:rPr>
          <w:b/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16.25pt;height:51.75pt;visibility:visible">
            <v:imagedata r:id="rId4" o:title=""/>
          </v:shape>
        </w:pict>
      </w:r>
      <w:r>
        <w:rPr>
          <w:b/>
          <w:noProof/>
          <w:sz w:val="40"/>
          <w:szCs w:val="40"/>
          <w:lang w:eastAsia="tr-TR"/>
        </w:rPr>
        <w:t xml:space="preserve">             </w:t>
      </w:r>
      <w:r w:rsidRPr="00225D5B">
        <w:rPr>
          <w:b/>
          <w:noProof/>
          <w:sz w:val="40"/>
          <w:szCs w:val="40"/>
          <w:lang w:eastAsia="tr-TR"/>
        </w:rPr>
        <w:pict>
          <v:shape id="_x0000_i1026" type="#_x0000_t75" style="width:116.25pt;height:44.25pt;visibility:visible">
            <v:imagedata r:id="rId5" o:title=""/>
          </v:shape>
        </w:pict>
      </w:r>
      <w:r>
        <w:rPr>
          <w:b/>
          <w:sz w:val="40"/>
          <w:szCs w:val="40"/>
        </w:rPr>
        <w:t xml:space="preserve">               </w:t>
      </w:r>
      <w:r w:rsidRPr="00225D5B">
        <w:rPr>
          <w:b/>
          <w:noProof/>
          <w:sz w:val="40"/>
          <w:szCs w:val="40"/>
          <w:lang w:eastAsia="tr-TR"/>
        </w:rPr>
        <w:pict>
          <v:shape id="_x0000_i1027" type="#_x0000_t75" style="width:116.25pt;height:51.75pt;visibility:visible">
            <v:imagedata r:id="rId4" o:title=""/>
          </v:shape>
        </w:pict>
      </w:r>
    </w:p>
    <w:p w:rsidR="0032441E" w:rsidRDefault="0032441E" w:rsidP="00094815">
      <w:pPr>
        <w:spacing w:after="0"/>
        <w:rPr>
          <w:b/>
          <w:sz w:val="32"/>
          <w:szCs w:val="32"/>
        </w:rPr>
      </w:pPr>
    </w:p>
    <w:p w:rsidR="0032441E" w:rsidRPr="00094815" w:rsidRDefault="0032441E" w:rsidP="00094815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Pr="00094815">
        <w:rPr>
          <w:b/>
          <w:sz w:val="32"/>
          <w:szCs w:val="32"/>
        </w:rPr>
        <w:t>) Ses hangisinde yayılmaz?(10puan)</w:t>
      </w:r>
    </w:p>
    <w:p w:rsidR="0032441E" w:rsidRDefault="0032441E" w:rsidP="00EE1692">
      <w:pPr>
        <w:tabs>
          <w:tab w:val="left" w:pos="1410"/>
        </w:tabs>
        <w:rPr>
          <w:b/>
          <w:sz w:val="40"/>
          <w:szCs w:val="40"/>
        </w:rPr>
      </w:pPr>
      <w:r>
        <w:rPr>
          <w:noProof/>
          <w:lang w:eastAsia="tr-TR"/>
        </w:rPr>
        <w:pict>
          <v:shape id="Resim 16" o:spid="_x0000_s1093" type="#_x0000_t75" style="position:absolute;margin-left:201.45pt;margin-top:28.5pt;width:126.75pt;height:139.5pt;z-index:-251656192;visibility:visible">
            <v:imagedata r:id="rId6" o:title=""/>
          </v:shape>
        </w:pict>
      </w:r>
      <w:r>
        <w:rPr>
          <w:noProof/>
          <w:lang w:eastAsia="tr-TR"/>
        </w:rPr>
        <w:pict>
          <v:shape id="Resim 18" o:spid="_x0000_s1094" type="#_x0000_t75" style="position:absolute;margin-left:388.2pt;margin-top:28.5pt;width:161.25pt;height:130.5pt;z-index:-251663360;visibility:visible">
            <v:imagedata r:id="rId7" o:title=""/>
          </v:shape>
        </w:pict>
      </w:r>
      <w:r>
        <w:rPr>
          <w:b/>
          <w:sz w:val="40"/>
          <w:szCs w:val="40"/>
        </w:rPr>
        <w:t>A)</w:t>
      </w:r>
      <w:r w:rsidRPr="000948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Tahta masada                               </w:t>
      </w:r>
      <w:r>
        <w:rPr>
          <w:b/>
          <w:sz w:val="40"/>
          <w:szCs w:val="40"/>
        </w:rPr>
        <w:t>C)</w:t>
      </w:r>
      <w:r>
        <w:rPr>
          <w:b/>
          <w:sz w:val="28"/>
          <w:szCs w:val="28"/>
        </w:rPr>
        <w:t xml:space="preserve">   Uzay boşluğunda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B)</w:t>
      </w:r>
      <w:r w:rsidRPr="006C2103">
        <w:rPr>
          <w:b/>
          <w:noProof/>
          <w:sz w:val="40"/>
          <w:szCs w:val="40"/>
          <w:lang w:eastAsia="tr-TR"/>
        </w:rPr>
        <w:t xml:space="preserve"> </w:t>
      </w:r>
      <w:r>
        <w:rPr>
          <w:b/>
          <w:noProof/>
          <w:sz w:val="32"/>
          <w:szCs w:val="32"/>
          <w:lang w:eastAsia="tr-TR"/>
        </w:rPr>
        <w:t>S</w:t>
      </w:r>
      <w:r w:rsidRPr="00725328">
        <w:rPr>
          <w:b/>
          <w:noProof/>
          <w:sz w:val="32"/>
          <w:szCs w:val="32"/>
          <w:lang w:eastAsia="tr-TR"/>
        </w:rPr>
        <w:t>uda</w:t>
      </w:r>
      <w:r w:rsidRPr="00225D5B">
        <w:rPr>
          <w:b/>
          <w:noProof/>
          <w:sz w:val="40"/>
          <w:szCs w:val="40"/>
          <w:lang w:eastAsia="tr-TR"/>
        </w:rPr>
        <w:pict>
          <v:shape id="Resim 2" o:spid="_x0000_i1028" type="#_x0000_t75" style="width:144.75pt;height:99pt;visibility:visible">
            <v:imagedata r:id="rId8" o:title=""/>
          </v:shape>
        </w:pic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:rsidR="0032441E" w:rsidRPr="001321C1" w:rsidRDefault="0032441E" w:rsidP="001321C1">
      <w:pPr>
        <w:rPr>
          <w:sz w:val="40"/>
          <w:szCs w:val="40"/>
        </w:rPr>
      </w:pPr>
    </w:p>
    <w:p w:rsidR="0032441E" w:rsidRDefault="0032441E" w:rsidP="001321C1">
      <w:pPr>
        <w:rPr>
          <w:sz w:val="40"/>
          <w:szCs w:val="40"/>
        </w:rPr>
      </w:pPr>
    </w:p>
    <w:p w:rsidR="0032441E" w:rsidRPr="000C1071" w:rsidRDefault="0032441E" w:rsidP="001321C1">
      <w:pPr>
        <w:rPr>
          <w:b/>
          <w:sz w:val="32"/>
          <w:szCs w:val="32"/>
        </w:rPr>
      </w:pPr>
      <w:r w:rsidRPr="000C1071">
        <w:rPr>
          <w:b/>
          <w:sz w:val="32"/>
          <w:szCs w:val="32"/>
        </w:rPr>
        <w:t>8) Hangisi doğal sestir?(10P)</w:t>
      </w:r>
    </w:p>
    <w:p w:rsidR="0032441E" w:rsidRDefault="0032441E" w:rsidP="001321C1">
      <w:pPr>
        <w:rPr>
          <w:sz w:val="40"/>
          <w:szCs w:val="40"/>
        </w:rPr>
      </w:pPr>
      <w:r>
        <w:rPr>
          <w:noProof/>
          <w:lang w:eastAsia="tr-TR"/>
        </w:rPr>
        <w:pict>
          <v:shape id="Resim 21" o:spid="_x0000_s1095" type="#_x0000_t75" style="position:absolute;margin-left:398.7pt;margin-top:1.1pt;width:154.5pt;height:106.5pt;z-index:-251660288;visibility:visible">
            <v:imagedata r:id="rId9" o:title=""/>
          </v:shape>
        </w:pict>
      </w:r>
      <w:r>
        <w:rPr>
          <w:noProof/>
          <w:lang w:eastAsia="tr-TR"/>
        </w:rPr>
        <w:pict>
          <v:shape id="Resim 19" o:spid="_x0000_s1096" type="#_x0000_t75" style="position:absolute;margin-left:217.95pt;margin-top:12.35pt;width:132.6pt;height:95.25pt;z-index:-251661312;visibility:visible">
            <v:imagedata r:id="rId10" o:title=""/>
          </v:shape>
        </w:pict>
      </w:r>
      <w:r>
        <w:rPr>
          <w:noProof/>
          <w:lang w:eastAsia="tr-TR"/>
        </w:rPr>
        <w:pict>
          <v:shape id="Resim 20" o:spid="_x0000_s1097" type="#_x0000_t75" style="position:absolute;margin-left:18.45pt;margin-top:.35pt;width:145.35pt;height:107.25pt;z-index:-251662336;visibility:visible">
            <v:imagedata r:id="rId11" o:title=""/>
          </v:shape>
        </w:pict>
      </w:r>
      <w:r>
        <w:rPr>
          <w:sz w:val="40"/>
          <w:szCs w:val="40"/>
        </w:rPr>
        <w:t xml:space="preserve">     A)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B)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C)</w:t>
      </w:r>
    </w:p>
    <w:p w:rsidR="0032441E" w:rsidRDefault="0032441E" w:rsidP="001321C1">
      <w:pPr>
        <w:rPr>
          <w:sz w:val="40"/>
          <w:szCs w:val="40"/>
        </w:rPr>
      </w:pPr>
    </w:p>
    <w:p w:rsidR="0032441E" w:rsidRDefault="0032441E" w:rsidP="001321C1">
      <w:pPr>
        <w:rPr>
          <w:sz w:val="40"/>
          <w:szCs w:val="40"/>
        </w:rPr>
      </w:pPr>
    </w:p>
    <w:p w:rsidR="0032441E" w:rsidRPr="00DB3E35" w:rsidRDefault="0032441E" w:rsidP="001321C1">
      <w:pPr>
        <w:rPr>
          <w:b/>
          <w:sz w:val="40"/>
          <w:szCs w:val="40"/>
        </w:rPr>
      </w:pPr>
      <w:r>
        <w:rPr>
          <w:sz w:val="32"/>
          <w:szCs w:val="32"/>
        </w:rPr>
        <w:t xml:space="preserve">           Keman sesi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kuş sesi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korna sesi</w:t>
      </w:r>
      <w:bookmarkStart w:id="0" w:name="_GoBack"/>
      <w:bookmarkEnd w:id="0"/>
    </w:p>
    <w:sectPr w:rsidR="0032441E" w:rsidRPr="00DB3E35" w:rsidSect="00E565A7">
      <w:pgSz w:w="11906" w:h="16838"/>
      <w:pgMar w:top="568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369"/>
    <w:rsid w:val="00094815"/>
    <w:rsid w:val="000C1071"/>
    <w:rsid w:val="000C39D2"/>
    <w:rsid w:val="001321C1"/>
    <w:rsid w:val="001F0B27"/>
    <w:rsid w:val="001F7D29"/>
    <w:rsid w:val="00225D5B"/>
    <w:rsid w:val="002F4067"/>
    <w:rsid w:val="0032441E"/>
    <w:rsid w:val="00394753"/>
    <w:rsid w:val="003D265A"/>
    <w:rsid w:val="005777C3"/>
    <w:rsid w:val="005A66DC"/>
    <w:rsid w:val="005E6C68"/>
    <w:rsid w:val="006C2103"/>
    <w:rsid w:val="00725328"/>
    <w:rsid w:val="0076566A"/>
    <w:rsid w:val="007828A8"/>
    <w:rsid w:val="007A6473"/>
    <w:rsid w:val="007C6EE3"/>
    <w:rsid w:val="009449F1"/>
    <w:rsid w:val="009569B4"/>
    <w:rsid w:val="009A330E"/>
    <w:rsid w:val="009B3A3E"/>
    <w:rsid w:val="00A14369"/>
    <w:rsid w:val="00A7344C"/>
    <w:rsid w:val="00B60348"/>
    <w:rsid w:val="00B76D10"/>
    <w:rsid w:val="00BE02DD"/>
    <w:rsid w:val="00CF1A55"/>
    <w:rsid w:val="00D847D2"/>
    <w:rsid w:val="00DB13D1"/>
    <w:rsid w:val="00DB3E35"/>
    <w:rsid w:val="00E565A7"/>
    <w:rsid w:val="00E9036B"/>
    <w:rsid w:val="00EE1692"/>
    <w:rsid w:val="00EE4971"/>
    <w:rsid w:val="00EF1B5C"/>
    <w:rsid w:val="00F01465"/>
    <w:rsid w:val="00F4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436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1692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99"/>
    <w:rsid w:val="00E565A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99"/>
    <w:rsid w:val="00E565A7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0" Type="http://schemas.openxmlformats.org/officeDocument/2006/relationships/image" Target="media/image7.wmf"/><Relationship Id="rId4" Type="http://schemas.openxmlformats.org/officeDocument/2006/relationships/image" Target="media/image1.jpe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197</Words>
  <Characters>1125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fatih</cp:lastModifiedBy>
  <cp:revision>11</cp:revision>
  <dcterms:created xsi:type="dcterms:W3CDTF">2016-03-10T00:38:00Z</dcterms:created>
  <dcterms:modified xsi:type="dcterms:W3CDTF">2016-03-12T19:16:00Z</dcterms:modified>
</cp:coreProperties>
</file>